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7F" w:rsidRPr="005A47BD" w:rsidRDefault="004E127F" w:rsidP="005A47BD">
      <w:pPr>
        <w:numPr>
          <w:ilvl w:val="0"/>
          <w:numId w:val="1"/>
        </w:numPr>
        <w:ind w:firstLine="540"/>
        <w:jc w:val="both"/>
        <w:rPr>
          <w:rFonts w:ascii="Times New Roman" w:hAnsi="Times New Roman"/>
          <w:lang w:val="ru-RU"/>
        </w:rPr>
      </w:pPr>
      <w:r w:rsidRPr="005A47BD">
        <w:rPr>
          <w:rFonts w:ascii="Times New Roman" w:hAnsi="Times New Roman"/>
          <w:lang w:val="ru-RU"/>
        </w:rPr>
        <w:t>Болезнь куклы - 1 место</w:t>
      </w:r>
    </w:p>
    <w:p w:rsidR="004E127F" w:rsidRPr="005A47BD" w:rsidRDefault="004E127F" w:rsidP="005A47BD">
      <w:pPr>
        <w:ind w:firstLine="540"/>
        <w:jc w:val="both"/>
        <w:rPr>
          <w:rFonts w:ascii="Times New Roman" w:hAnsi="Times New Roman"/>
          <w:lang w:val="ru-RU"/>
        </w:rPr>
      </w:pPr>
      <w:r w:rsidRPr="005A47BD">
        <w:rPr>
          <w:rFonts w:ascii="Times New Roman" w:hAnsi="Times New Roman"/>
          <w:lang w:val="ru-RU"/>
        </w:rPr>
        <w:t>Очень необычный по настроению рассказ, полный мизантропии и клаустрофобии. Не б</w:t>
      </w:r>
      <w:r w:rsidRPr="005A47BD">
        <w:rPr>
          <w:rFonts w:ascii="Times New Roman" w:hAnsi="Times New Roman"/>
          <w:lang w:val="ru-RU"/>
        </w:rPr>
        <w:t>у</w:t>
      </w:r>
      <w:r w:rsidRPr="005A47BD">
        <w:rPr>
          <w:rFonts w:ascii="Times New Roman" w:hAnsi="Times New Roman"/>
          <w:lang w:val="ru-RU"/>
        </w:rPr>
        <w:t>дем обращать внимание на то, что экспозиция затянута, не будем обращать внимание на стра</w:t>
      </w:r>
      <w:r w:rsidRPr="005A47BD">
        <w:rPr>
          <w:rFonts w:ascii="Times New Roman" w:hAnsi="Times New Roman"/>
          <w:lang w:val="ru-RU"/>
        </w:rPr>
        <w:t>н</w:t>
      </w:r>
      <w:r w:rsidRPr="005A47BD">
        <w:rPr>
          <w:rFonts w:ascii="Times New Roman" w:hAnsi="Times New Roman"/>
          <w:lang w:val="ru-RU"/>
        </w:rPr>
        <w:t>ную мотивацию героев («Раз у меня клептомания, стану-ка я вором» - пфф!), не будем также обращать внимание на то, что перед нами фактически не рассказ, а набросок сценария. В этом мини-хорроре есть главное - он цепляет. Мелкие детали, подробности, на которых акцентирует внимание автор, придают тексту ощущение реальности (описание кукольного дома, старичка-торговца, таинственной проклятой куклы, женщины-карлицы и др.), Местами, когда читаешь этот рассказ, становится реально не по себе. Куклы, кукольная жизнь, боязнь кукол и любовь к куклам - темы очень расхожие, если не сказать затасканные. Превращение человека в куклу - тоже приём не новый. Что же такого привлекательного есть в этом рассказе? Да то, что автор даёт героям надежду. Превращение Миши в игрушечного медведя -</w:t>
      </w:r>
      <w:bookmarkStart w:id="0" w:name="_GoBack"/>
      <w:bookmarkEnd w:id="0"/>
      <w:r w:rsidRPr="005A47BD">
        <w:rPr>
          <w:rFonts w:ascii="Times New Roman" w:hAnsi="Times New Roman"/>
          <w:lang w:val="ru-RU"/>
        </w:rPr>
        <w:t xml:space="preserve"> возможность для него сойти со скользкой дорожки, стать порядочным человеком. Значит, и у рыжих близнецов есть надежда когда-нибудь снова стать людьми. Минус же в том, что такой ход выглядит искусственным - «злая волшебница» не имеет жалости даже к собственной матери, не говоря уже о посторонних людях; она любит только себя и кукол, в которых превращает недругов, так с чего же ей давать им этот «второй шанс», возвращать их потом к нормальной жизни? Не очень-то в это верится. Рассказ неплох, но лучше будет его немного сократить. Что-то в нём есть от рассказов Каверина, что-то от рассказов Крапивина, в общем, от современной городской сказки, только это страшная сказка. Фильм по нему, пожалуй, получился бы удачный, я бы посмотрел.</w:t>
      </w:r>
    </w:p>
    <w:p w:rsidR="004E127F" w:rsidRPr="005A47BD" w:rsidRDefault="004E127F" w:rsidP="005A47BD">
      <w:pPr>
        <w:ind w:firstLine="540"/>
        <w:jc w:val="both"/>
        <w:rPr>
          <w:rFonts w:ascii="Times New Roman" w:hAnsi="Times New Roman"/>
          <w:lang w:val="ru-RU"/>
        </w:rPr>
      </w:pPr>
    </w:p>
    <w:p w:rsidR="004E127F" w:rsidRPr="005A47BD" w:rsidRDefault="004E127F" w:rsidP="005A47BD">
      <w:pPr>
        <w:numPr>
          <w:ilvl w:val="0"/>
          <w:numId w:val="1"/>
        </w:numPr>
        <w:ind w:firstLine="540"/>
        <w:jc w:val="both"/>
        <w:rPr>
          <w:rFonts w:ascii="Times New Roman" w:hAnsi="Times New Roman"/>
          <w:lang w:val="ru-RU"/>
        </w:rPr>
      </w:pPr>
      <w:r w:rsidRPr="005A47BD">
        <w:rPr>
          <w:rFonts w:ascii="Times New Roman" w:hAnsi="Times New Roman"/>
          <w:lang w:val="ru-RU"/>
        </w:rPr>
        <w:t>Сиринкс - 2 место</w:t>
      </w:r>
    </w:p>
    <w:p w:rsidR="004E127F" w:rsidRPr="005A47BD" w:rsidRDefault="004E127F" w:rsidP="005A47BD">
      <w:pPr>
        <w:ind w:firstLine="540"/>
        <w:jc w:val="both"/>
        <w:rPr>
          <w:rFonts w:ascii="Times New Roman" w:hAnsi="Times New Roman"/>
          <w:lang w:val="ru-RU"/>
        </w:rPr>
      </w:pPr>
      <w:r w:rsidRPr="005A47BD">
        <w:rPr>
          <w:rFonts w:ascii="Times New Roman" w:hAnsi="Times New Roman"/>
          <w:lang w:val="ru-RU"/>
        </w:rPr>
        <w:t>Очень необычный по настроению рассказ, полный мизантропии и клаустрофобии. Тот случай, когда «благими намерениями выстлана дорога в ад». Сильно, сильно, местами даже изящно. Яркий, нервический текст, удивительный герой, вызывающий одновременно отвращ</w:t>
      </w:r>
      <w:r w:rsidRPr="005A47BD">
        <w:rPr>
          <w:rFonts w:ascii="Times New Roman" w:hAnsi="Times New Roman"/>
          <w:lang w:val="ru-RU"/>
        </w:rPr>
        <w:t>е</w:t>
      </w:r>
      <w:r w:rsidRPr="005A47BD">
        <w:rPr>
          <w:rFonts w:ascii="Times New Roman" w:hAnsi="Times New Roman"/>
          <w:lang w:val="ru-RU"/>
        </w:rPr>
        <w:t>ние и сострадание: великий мастер, монстр и гений в одном лице, способный уловить связь м</w:t>
      </w:r>
      <w:r w:rsidRPr="005A47BD">
        <w:rPr>
          <w:rFonts w:ascii="Times New Roman" w:hAnsi="Times New Roman"/>
          <w:lang w:val="ru-RU"/>
        </w:rPr>
        <w:t>е</w:t>
      </w:r>
      <w:r w:rsidRPr="005A47BD">
        <w:rPr>
          <w:rFonts w:ascii="Times New Roman" w:hAnsi="Times New Roman"/>
          <w:lang w:val="ru-RU"/>
        </w:rPr>
        <w:t>жду человеком и его «дэймоном» - птицей, уничтожив которую, можно уничтожить и самого человека... Стоп! Да ведь мы это уже читали и даже смотрели! Только называлось всё это «Тё</w:t>
      </w:r>
      <w:r w:rsidRPr="005A47BD">
        <w:rPr>
          <w:rFonts w:ascii="Times New Roman" w:hAnsi="Times New Roman"/>
          <w:lang w:val="ru-RU"/>
        </w:rPr>
        <w:t>м</w:t>
      </w:r>
      <w:r w:rsidRPr="005A47BD">
        <w:rPr>
          <w:rFonts w:ascii="Times New Roman" w:hAnsi="Times New Roman"/>
          <w:lang w:val="ru-RU"/>
        </w:rPr>
        <w:t>ные начала», и автором был Филип Пулман... Ну да ладно. Что дальше? Изгой, вивисектор, ч</w:t>
      </w:r>
      <w:r w:rsidRPr="005A47BD">
        <w:rPr>
          <w:rFonts w:ascii="Times New Roman" w:hAnsi="Times New Roman"/>
          <w:lang w:val="ru-RU"/>
        </w:rPr>
        <w:t>у</w:t>
      </w:r>
      <w:r w:rsidRPr="005A47BD">
        <w:rPr>
          <w:rFonts w:ascii="Times New Roman" w:hAnsi="Times New Roman"/>
          <w:lang w:val="ru-RU"/>
        </w:rPr>
        <w:t>довище с холодным сердцем, одержимый идеей найти идеальный голос и создать идеальный музыкальный инструмент, убивающий ради этого на своём пути всё, даже свою любовь и сам</w:t>
      </w:r>
      <w:r w:rsidRPr="005A47BD">
        <w:rPr>
          <w:rFonts w:ascii="Times New Roman" w:hAnsi="Times New Roman"/>
          <w:lang w:val="ru-RU"/>
        </w:rPr>
        <w:t>о</w:t>
      </w:r>
      <w:r w:rsidRPr="005A47BD">
        <w:rPr>
          <w:rFonts w:ascii="Times New Roman" w:hAnsi="Times New Roman"/>
          <w:lang w:val="ru-RU"/>
        </w:rPr>
        <w:t>го себя. Описание его переживаний, метаний и шевелений его чёрной души действительно вп</w:t>
      </w:r>
      <w:r w:rsidRPr="005A47BD">
        <w:rPr>
          <w:rFonts w:ascii="Times New Roman" w:hAnsi="Times New Roman"/>
          <w:lang w:val="ru-RU"/>
        </w:rPr>
        <w:t>е</w:t>
      </w:r>
      <w:r w:rsidRPr="005A47BD">
        <w:rPr>
          <w:rFonts w:ascii="Times New Roman" w:hAnsi="Times New Roman"/>
          <w:lang w:val="ru-RU"/>
        </w:rPr>
        <w:t>чатляет, особенно когда... Стоп! Что ж это такое... Да ведь мы же и это уже читали и даже смо</w:t>
      </w:r>
      <w:r w:rsidRPr="005A47BD">
        <w:rPr>
          <w:rFonts w:ascii="Times New Roman" w:hAnsi="Times New Roman"/>
          <w:lang w:val="ru-RU"/>
        </w:rPr>
        <w:t>т</w:t>
      </w:r>
      <w:r w:rsidRPr="005A47BD">
        <w:rPr>
          <w:rFonts w:ascii="Times New Roman" w:hAnsi="Times New Roman"/>
          <w:lang w:val="ru-RU"/>
        </w:rPr>
        <w:t>рели! Только называлось всё это «Парфюмер», и автором был Патрик Зюскинд. Так всё-таки нельзя. Как бы хорошо всё это ни было написано, идея насквозь вторична. Это если не считать других странностей (скажем, как так может быть в нашем современном мире, чтобы человек не слышал голоса соловья? Как так - рабочие исчезли со стройки, а их никто не ищет, а нашего героя не допрашивает полиция? Ну и так далее). Так что, несмотря на все достоинства и свя</w:t>
      </w:r>
      <w:r w:rsidRPr="005A47BD">
        <w:rPr>
          <w:rFonts w:ascii="Times New Roman" w:hAnsi="Times New Roman"/>
          <w:lang w:val="ru-RU"/>
        </w:rPr>
        <w:t>з</w:t>
      </w:r>
      <w:r w:rsidRPr="005A47BD">
        <w:rPr>
          <w:rFonts w:ascii="Times New Roman" w:hAnsi="Times New Roman"/>
          <w:lang w:val="ru-RU"/>
        </w:rPr>
        <w:t>ный сюжет, хорошо выстроенную фабулу и довольно достоверного героя - только второе место.</w:t>
      </w:r>
    </w:p>
    <w:p w:rsidR="004E127F" w:rsidRPr="005A47BD" w:rsidRDefault="004E127F" w:rsidP="005A47BD">
      <w:pPr>
        <w:ind w:firstLine="540"/>
        <w:jc w:val="both"/>
        <w:rPr>
          <w:rFonts w:ascii="Times New Roman" w:hAnsi="Times New Roman"/>
          <w:lang w:val="ru-RU"/>
        </w:rPr>
      </w:pPr>
    </w:p>
    <w:p w:rsidR="004E127F" w:rsidRPr="005A47BD" w:rsidRDefault="004E127F" w:rsidP="005A47BD">
      <w:pPr>
        <w:numPr>
          <w:ilvl w:val="0"/>
          <w:numId w:val="1"/>
        </w:numPr>
        <w:ind w:firstLine="540"/>
        <w:jc w:val="both"/>
        <w:rPr>
          <w:rFonts w:ascii="Times New Roman" w:hAnsi="Times New Roman"/>
          <w:lang w:val="ru-RU"/>
        </w:rPr>
      </w:pPr>
      <w:r w:rsidRPr="005A47BD">
        <w:rPr>
          <w:rFonts w:ascii="Times New Roman" w:hAnsi="Times New Roman"/>
          <w:lang w:val="ru-RU"/>
        </w:rPr>
        <w:t>В шкафу не живут чудовища - 3 место</w:t>
      </w:r>
    </w:p>
    <w:p w:rsidR="004E127F" w:rsidRPr="005A47BD" w:rsidRDefault="004E127F" w:rsidP="005A47BD">
      <w:pPr>
        <w:ind w:firstLine="540"/>
        <w:jc w:val="both"/>
        <w:rPr>
          <w:rFonts w:ascii="Times New Roman" w:hAnsi="Times New Roman"/>
          <w:lang w:val="ru-RU"/>
        </w:rPr>
      </w:pPr>
      <w:r w:rsidRPr="005A47BD">
        <w:rPr>
          <w:rFonts w:ascii="Times New Roman" w:hAnsi="Times New Roman"/>
          <w:lang w:val="ru-RU"/>
        </w:rPr>
        <w:t>Очень необычный по настроению рассказ, полный мизантропии и клаустрофобии (хм...кажется, я эту фразу сегодня уже писал... ну да ладно). Поначалу всё довольно загадочно, даже интересно - автор очень умело нагнетает мрачную атмосферу, но уже ко второй перекраске шкафа становится понятно, что дело не в шкафу. Перед нами - очередной психопатический триллер, каких сейчас немало, как написанных, так и экранизированных, где внешняя проблема на поверку оказывается внутренней. То есть главный герой здесь даже не гениальное чудовище с искалеченной душой, вроде Жана-Батиста Гренуя, а просто чудовище, маньяк-шизофреник, у которого детская психотравма привела к тому, что он ненавидит родителей, женщин, своё ал</w:t>
      </w:r>
      <w:r w:rsidRPr="005A47BD">
        <w:rPr>
          <w:rFonts w:ascii="Times New Roman" w:hAnsi="Times New Roman"/>
          <w:lang w:val="ru-RU"/>
        </w:rPr>
        <w:t>ь</w:t>
      </w:r>
      <w:r w:rsidRPr="005A47BD">
        <w:rPr>
          <w:rFonts w:ascii="Times New Roman" w:hAnsi="Times New Roman"/>
          <w:lang w:val="ru-RU"/>
        </w:rPr>
        <w:t>т</w:t>
      </w:r>
      <w:r>
        <w:rPr>
          <w:rFonts w:ascii="Times New Roman" w:hAnsi="Times New Roman"/>
          <w:lang w:val="ru-RU"/>
        </w:rPr>
        <w:t>ер-эго, а заодно и шкафы. В рассказе слишком много неуместных «какой-то», «какие-то» и т</w:t>
      </w:r>
      <w:r>
        <w:rPr>
          <w:rFonts w:ascii="Times New Roman" w:hAnsi="Times New Roman"/>
          <w:lang w:val="ru-RU"/>
        </w:rPr>
        <w:t>о</w:t>
      </w:r>
      <w:r>
        <w:rPr>
          <w:rFonts w:ascii="Times New Roman" w:hAnsi="Times New Roman"/>
          <w:lang w:val="ru-RU"/>
        </w:rPr>
        <w:t>му подобных расплывчатых формулировок. Это надо убирать и тщательнее формулировать свои мысли. И</w:t>
      </w:r>
      <w:r w:rsidRPr="005A47BD">
        <w:rPr>
          <w:rFonts w:ascii="Times New Roman" w:hAnsi="Times New Roman"/>
          <w:lang w:val="ru-RU"/>
        </w:rPr>
        <w:t>, если честно, я не вижу в этом рассказе никакой фантастики. Это не могло бы стать препятствием для хорошей оценки, не будь всё так предсказуемо. Потенциал хорош, автор - весьма до</w:t>
      </w:r>
      <w:r w:rsidRPr="005A47BD">
        <w:rPr>
          <w:rFonts w:ascii="Times New Roman" w:hAnsi="Times New Roman"/>
          <w:lang w:val="ru-RU"/>
        </w:rPr>
        <w:t>с</w:t>
      </w:r>
      <w:r w:rsidRPr="005A47BD">
        <w:rPr>
          <w:rFonts w:ascii="Times New Roman" w:hAnsi="Times New Roman"/>
          <w:lang w:val="ru-RU"/>
        </w:rPr>
        <w:t>тойный ученик Стивена Кинга, да и тема, в общем, раскрыта... Вопрос, стоила ли она того, чтобы её раскрывать? Мыслите чуть-чуть масштабнее, желайте большего, и у вас получи</w:t>
      </w:r>
      <w:r w:rsidRPr="005A47BD">
        <w:rPr>
          <w:rFonts w:ascii="Times New Roman" w:hAnsi="Times New Roman"/>
          <w:lang w:val="ru-RU"/>
        </w:rPr>
        <w:t>т</w:t>
      </w:r>
      <w:r w:rsidRPr="005A47BD">
        <w:rPr>
          <w:rFonts w:ascii="Times New Roman" w:hAnsi="Times New Roman"/>
          <w:lang w:val="ru-RU"/>
        </w:rPr>
        <w:t>ся шедевр. И, как было сказано в известной комедии: «За изобретение я вам ставлю пять, а по пре</w:t>
      </w:r>
      <w:r w:rsidRPr="005A47BD">
        <w:rPr>
          <w:rFonts w:ascii="Times New Roman" w:hAnsi="Times New Roman"/>
          <w:lang w:val="ru-RU"/>
        </w:rPr>
        <w:t>д</w:t>
      </w:r>
      <w:r w:rsidRPr="005A47BD">
        <w:rPr>
          <w:rFonts w:ascii="Times New Roman" w:hAnsi="Times New Roman"/>
          <w:lang w:val="ru-RU"/>
        </w:rPr>
        <w:t>мету - неуд! Профессор, конечно, лопух, но аппаратура при нём, при-нёмм!» Поэтому третье место и почё</w:t>
      </w:r>
      <w:r w:rsidRPr="005A47BD">
        <w:rPr>
          <w:rFonts w:ascii="Times New Roman" w:hAnsi="Times New Roman"/>
          <w:lang w:val="ru-RU"/>
        </w:rPr>
        <w:t>т</w:t>
      </w:r>
      <w:r w:rsidRPr="005A47BD">
        <w:rPr>
          <w:rFonts w:ascii="Times New Roman" w:hAnsi="Times New Roman"/>
          <w:lang w:val="ru-RU"/>
        </w:rPr>
        <w:t>ная бронза.</w:t>
      </w:r>
    </w:p>
    <w:p w:rsidR="004E127F" w:rsidRPr="005A47BD" w:rsidRDefault="004E127F" w:rsidP="005A47BD">
      <w:pPr>
        <w:ind w:firstLine="540"/>
        <w:jc w:val="both"/>
        <w:rPr>
          <w:rFonts w:ascii="Times New Roman" w:hAnsi="Times New Roman"/>
          <w:lang w:val="ru-RU"/>
        </w:rPr>
      </w:pPr>
    </w:p>
    <w:p w:rsidR="004E127F" w:rsidRPr="005A47BD" w:rsidRDefault="004E127F" w:rsidP="005A47BD">
      <w:pPr>
        <w:numPr>
          <w:ilvl w:val="0"/>
          <w:numId w:val="1"/>
        </w:numPr>
        <w:ind w:firstLine="540"/>
        <w:jc w:val="both"/>
        <w:rPr>
          <w:rFonts w:ascii="Times New Roman" w:hAnsi="Times New Roman"/>
          <w:lang w:val="ru-RU"/>
        </w:rPr>
      </w:pPr>
      <w:r w:rsidRPr="005A47BD">
        <w:rPr>
          <w:rFonts w:ascii="Times New Roman" w:hAnsi="Times New Roman"/>
          <w:lang w:val="ru-RU"/>
        </w:rPr>
        <w:t>На орбите Юпитера, в сиянии его великолепия - 4 место</w:t>
      </w:r>
    </w:p>
    <w:p w:rsidR="004E127F" w:rsidRPr="005A47BD" w:rsidRDefault="004E127F" w:rsidP="005A47BD">
      <w:pPr>
        <w:ind w:firstLine="540"/>
        <w:jc w:val="both"/>
        <w:rPr>
          <w:rFonts w:ascii="Times New Roman" w:hAnsi="Times New Roman"/>
          <w:lang w:val="ru-RU"/>
        </w:rPr>
      </w:pPr>
      <w:r w:rsidRPr="005A47BD">
        <w:rPr>
          <w:rFonts w:ascii="Times New Roman" w:hAnsi="Times New Roman"/>
          <w:lang w:val="ru-RU"/>
        </w:rPr>
        <w:t>Очень необычный по настроению рассказ, полный мизантропии... ой, простите, я опять. Давайте определимся сразу: перед нами шизоидный монолог главного героя со своим альтер-эго, где первый пытается выяснить, кто он, а второе непрерывно повторяет «Я - твой бог!». Но какой же он бог, если просто «самозародился», как мышь в грязном белье, перекачал в себя память своего владельца и долго ехидничает на эту тему? Притом что жить обоим осталось меньше нескольких часов, и первый об этом не знает, а второй(е) - знает. В этом рассказе вообще много лишнего и нелогичного, а рассказ короткий: какие-то надписи, описания трубок, катетеров... Странным выглядит тот факт, что мозг преступника консервируют путём пластинации или чего-то подобного, а потом отправляют руководить транспортными потоками на спутники Юпитера. Это как злостного маньяка-убийцу в наказание назначить регулировщиком на перекрёсток. Он там нарегулирует. Не проще ли поставить туда автомат, тем более, что нейросети уже сейчас справляются и с более серьёзными задачами? Или мы в мире «Дюны», где случился «бутлер</w:t>
      </w:r>
      <w:r w:rsidRPr="005A47BD">
        <w:rPr>
          <w:rFonts w:ascii="Times New Roman" w:hAnsi="Times New Roman"/>
          <w:lang w:val="ru-RU"/>
        </w:rPr>
        <w:t>и</w:t>
      </w:r>
      <w:r w:rsidRPr="005A47BD">
        <w:rPr>
          <w:rFonts w:ascii="Times New Roman" w:hAnsi="Times New Roman"/>
          <w:lang w:val="ru-RU"/>
        </w:rPr>
        <w:t>анский джихад» и компьютеры попали под запрет? Вроде, нет... А ведь несмотря на то, что про внутренний мир героя мы знаем очень мало, из намёков, обмолвок и антуража мы довольно много узнаём об устройстве общества в этом условном «будущем». Это несомненный плюс. К сожалению, автор, нащупав эту ниточку, только тронул её, но не стал её выматывать. Далее. Мы знаем, что главный герой - сисадмин, хакер, то есть вор, крадущий и перепродающий секретные сведения, которого «подставили» и «несправедливо осудили» на вечное служение человечеству. Он очень обижен такой несправедливой жестокостью наказания, но единственный выход, кот</w:t>
      </w:r>
      <w:r w:rsidRPr="005A47BD">
        <w:rPr>
          <w:rFonts w:ascii="Times New Roman" w:hAnsi="Times New Roman"/>
          <w:lang w:val="ru-RU"/>
        </w:rPr>
        <w:t>о</w:t>
      </w:r>
      <w:r w:rsidRPr="005A47BD">
        <w:rPr>
          <w:rFonts w:ascii="Times New Roman" w:hAnsi="Times New Roman"/>
          <w:lang w:val="ru-RU"/>
        </w:rPr>
        <w:t>рый он находит - это покончить с собой. Допустим. Но мотивация странная - насолить системе напоследок, чтоб кого-то наказали. Это хакер-то? Да ладно! У человека стёрли память, но не навыки, и у него впереди вечность. Мало ли, что может случиться, может, он сдохнет, может, ишак, а может, халиф. Это же вечная жизнь! Как в том анекдоте: «</w:t>
      </w:r>
      <w:r w:rsidRPr="005A47BD">
        <w:rPr>
          <w:rFonts w:ascii="Times New Roman" w:hAnsi="Times New Roman"/>
        </w:rPr>
        <w:t>IDKFA</w:t>
      </w:r>
      <w:r w:rsidRPr="005A47BD">
        <w:rPr>
          <w:rFonts w:ascii="Times New Roman" w:hAnsi="Times New Roman"/>
          <w:lang w:val="ru-RU"/>
        </w:rPr>
        <w:t xml:space="preserve">, </w:t>
      </w:r>
      <w:r w:rsidRPr="005A47BD">
        <w:rPr>
          <w:rFonts w:ascii="Times New Roman" w:hAnsi="Times New Roman"/>
        </w:rPr>
        <w:t>IDDQD</w:t>
      </w:r>
      <w:r w:rsidRPr="005A47BD">
        <w:rPr>
          <w:rFonts w:ascii="Times New Roman" w:hAnsi="Times New Roman"/>
          <w:lang w:val="ru-RU"/>
        </w:rPr>
        <w:t xml:space="preserve"> - и где там этот ваш долбанный ад?!» - вот чего читатель не ждёт! Автор, к тому же, пробежал мимо фин</w:t>
      </w:r>
      <w:r w:rsidRPr="005A47BD">
        <w:rPr>
          <w:rFonts w:ascii="Times New Roman" w:hAnsi="Times New Roman"/>
          <w:lang w:val="ru-RU"/>
        </w:rPr>
        <w:t>а</w:t>
      </w:r>
      <w:r w:rsidRPr="005A47BD">
        <w:rPr>
          <w:rFonts w:ascii="Times New Roman" w:hAnsi="Times New Roman"/>
          <w:lang w:val="ru-RU"/>
        </w:rPr>
        <w:t>ла, введя в повествование расстрел сбежавшего киборга (зачем, если он сам скоро сдохнет?) и охранника Витька. Уберём этот эпизод - что изменится? Вообще, писать рассказы на тему «н</w:t>
      </w:r>
      <w:r w:rsidRPr="005A47BD">
        <w:rPr>
          <w:rFonts w:ascii="Times New Roman" w:hAnsi="Times New Roman"/>
          <w:lang w:val="ru-RU"/>
        </w:rPr>
        <w:t>а</w:t>
      </w:r>
      <w:r w:rsidRPr="005A47BD">
        <w:rPr>
          <w:rFonts w:ascii="Times New Roman" w:hAnsi="Times New Roman"/>
          <w:lang w:val="ru-RU"/>
        </w:rPr>
        <w:t>зло маме отморожу уши» - дело неблагодарное. А ведь автор может лучше! Я не писал бы так много, если бы рассказ и автор были безнадёжными. Хотите знать, как надо? Прочитайте ра</w:t>
      </w:r>
      <w:r w:rsidRPr="005A47BD">
        <w:rPr>
          <w:rFonts w:ascii="Times New Roman" w:hAnsi="Times New Roman"/>
          <w:lang w:val="ru-RU"/>
        </w:rPr>
        <w:t>с</w:t>
      </w:r>
      <w:r w:rsidRPr="005A47BD">
        <w:rPr>
          <w:rFonts w:ascii="Times New Roman" w:hAnsi="Times New Roman"/>
          <w:lang w:val="ru-RU"/>
        </w:rPr>
        <w:t>сказы Ильи Варшавского, рассказы Михаила Пухова, особенно «Терминатор» (да, да, я не ошибся ни с названием, ни с автором), может, что-нибудь поймёте.</w:t>
      </w:r>
    </w:p>
    <w:p w:rsidR="004E127F" w:rsidRPr="005A47BD" w:rsidRDefault="004E127F" w:rsidP="005A47BD">
      <w:pPr>
        <w:ind w:firstLine="540"/>
        <w:jc w:val="both"/>
        <w:rPr>
          <w:rFonts w:ascii="Times New Roman" w:hAnsi="Times New Roman"/>
          <w:lang w:val="ru-RU"/>
        </w:rPr>
      </w:pPr>
    </w:p>
    <w:p w:rsidR="004E127F" w:rsidRPr="005A47BD" w:rsidRDefault="004E127F" w:rsidP="005A47BD">
      <w:pPr>
        <w:numPr>
          <w:ilvl w:val="0"/>
          <w:numId w:val="1"/>
        </w:numPr>
        <w:ind w:firstLine="540"/>
        <w:jc w:val="both"/>
        <w:rPr>
          <w:rFonts w:ascii="Times New Roman" w:hAnsi="Times New Roman"/>
          <w:lang w:val="ru-RU"/>
        </w:rPr>
      </w:pPr>
      <w:r w:rsidRPr="005A47BD">
        <w:rPr>
          <w:rFonts w:ascii="Times New Roman" w:hAnsi="Times New Roman"/>
          <w:lang w:val="ru-RU"/>
        </w:rPr>
        <w:t>Запах рыжика - 5 место</w:t>
      </w:r>
    </w:p>
    <w:p w:rsidR="004E127F" w:rsidRDefault="004E127F" w:rsidP="005A47BD">
      <w:pPr>
        <w:ind w:firstLine="540"/>
        <w:jc w:val="both"/>
        <w:rPr>
          <w:rFonts w:ascii="Times New Roman" w:hAnsi="Times New Roman"/>
          <w:lang w:val="ru-RU"/>
        </w:rPr>
      </w:pPr>
      <w:r w:rsidRPr="005A47BD">
        <w:rPr>
          <w:rFonts w:ascii="Times New Roman" w:hAnsi="Times New Roman"/>
          <w:lang w:val="ru-RU"/>
        </w:rPr>
        <w:t>Очень необычный по настроению... ну, короче, вы поняли. Видимо, время нынче такое, что все авторы копали в одном направлении. Рассказ наполовину состоит из допущений, а нап</w:t>
      </w:r>
      <w:r w:rsidRPr="005A47BD">
        <w:rPr>
          <w:rFonts w:ascii="Times New Roman" w:hAnsi="Times New Roman"/>
          <w:lang w:val="ru-RU"/>
        </w:rPr>
        <w:t>о</w:t>
      </w:r>
      <w:r w:rsidRPr="005A47BD">
        <w:rPr>
          <w:rFonts w:ascii="Times New Roman" w:hAnsi="Times New Roman"/>
          <w:lang w:val="ru-RU"/>
        </w:rPr>
        <w:t xml:space="preserve">ловину - из штампов фантастики конца </w:t>
      </w:r>
      <w:r w:rsidRPr="005A47BD">
        <w:rPr>
          <w:rFonts w:ascii="Times New Roman" w:hAnsi="Times New Roman"/>
        </w:rPr>
        <w:t>XX</w:t>
      </w:r>
      <w:r w:rsidRPr="005A47BD">
        <w:rPr>
          <w:rFonts w:ascii="Times New Roman" w:hAnsi="Times New Roman"/>
          <w:lang w:val="ru-RU"/>
        </w:rPr>
        <w:t xml:space="preserve"> века. Судите сами. По первому пункту: женщина, которая на последнем месяце беременности вдруг едет на несколько недель в глухую тайгу на заимку, чтобы (внимание) собирать и нюхать грибы (которые, кстати, по сюжету не пахнут), и её муж (судя по всему, тот ещё болван), который ей это позволил и сам потащился за ней, и их друг, егерь (не понятно, то ли дурак, то ли подлец), который забросил их на дальнюю заимку без возможности срочной эвакуации («Я не могу вас вывезти - у меня транспорта нет!»). Да как же так-то?.. Мало ли, что может случиться! Нам рожать, а мы под ёлкой! Не верю. По второму пункту: инопланетный артефакт, упавший в тайгу, который много лет (!) никто не обнаружил неподалёку от охотничьей избушки (!), на который непременно падает беременная женщина.  Ну а дальше - «Чужой», «Кукушки Мидвича» - что там ещё? - заражение, лихорадка, геронтоф</w:t>
      </w:r>
      <w:r w:rsidRPr="005A47BD">
        <w:rPr>
          <w:rFonts w:ascii="Times New Roman" w:hAnsi="Times New Roman"/>
          <w:lang w:val="ru-RU"/>
        </w:rPr>
        <w:t>а</w:t>
      </w:r>
      <w:r w:rsidRPr="005A47BD">
        <w:rPr>
          <w:rFonts w:ascii="Times New Roman" w:hAnsi="Times New Roman"/>
          <w:lang w:val="ru-RU"/>
        </w:rPr>
        <w:t>гия, рождение монстра, повелитель муравьёв, короче, все умерли. Да, описано достоверно, ме</w:t>
      </w:r>
      <w:r w:rsidRPr="005A47BD">
        <w:rPr>
          <w:rFonts w:ascii="Times New Roman" w:hAnsi="Times New Roman"/>
          <w:lang w:val="ru-RU"/>
        </w:rPr>
        <w:t>с</w:t>
      </w:r>
      <w:r w:rsidRPr="005A47BD">
        <w:rPr>
          <w:rFonts w:ascii="Times New Roman" w:hAnsi="Times New Roman"/>
          <w:lang w:val="ru-RU"/>
        </w:rPr>
        <w:t>тами даже изящно, с любовью. Но ведь половина голливудской кинофантастики категории «С» лезет сюда без мыла. И пусть у автора всё нормально с языком и построением сюжета, я опять ему не верю. Автор хоть представляет себе, что такое охотничьи угодья и как за ними следят, чтобы там много лет незамеченным «росло» вот такое? При том что в рассказе немало сильных моментов. Скажем, атмосфера ужаса просто достигает апогея, когда героиня во сне повторяет этот дикий перечень терминов и понятий, который буквально «закачивает» в себя её нерождё</w:t>
      </w:r>
      <w:r w:rsidRPr="005A47BD">
        <w:rPr>
          <w:rFonts w:ascii="Times New Roman" w:hAnsi="Times New Roman"/>
          <w:lang w:val="ru-RU"/>
        </w:rPr>
        <w:t>н</w:t>
      </w:r>
      <w:r w:rsidRPr="005A47BD">
        <w:rPr>
          <w:rFonts w:ascii="Times New Roman" w:hAnsi="Times New Roman"/>
          <w:lang w:val="ru-RU"/>
        </w:rPr>
        <w:t>ное дитя. Эта сцена сравнима по силе со сценой из романа «Солярис» Лема, где пилот описыв</w:t>
      </w:r>
      <w:r w:rsidRPr="005A47BD">
        <w:rPr>
          <w:rFonts w:ascii="Times New Roman" w:hAnsi="Times New Roman"/>
          <w:lang w:val="ru-RU"/>
        </w:rPr>
        <w:t>а</w:t>
      </w:r>
      <w:r w:rsidRPr="005A47BD">
        <w:rPr>
          <w:rFonts w:ascii="Times New Roman" w:hAnsi="Times New Roman"/>
          <w:lang w:val="ru-RU"/>
        </w:rPr>
        <w:t>ет гигантского младенца на поверхности океана. То есть, понятно, что это всё дико нелогично, странно и ужасно, но почему именно ужасно - невозможно объяснить, это за гранью человеч</w:t>
      </w:r>
      <w:r w:rsidRPr="005A47BD">
        <w:rPr>
          <w:rFonts w:ascii="Times New Roman" w:hAnsi="Times New Roman"/>
          <w:lang w:val="ru-RU"/>
        </w:rPr>
        <w:t>е</w:t>
      </w:r>
      <w:r w:rsidRPr="005A47BD">
        <w:rPr>
          <w:rFonts w:ascii="Times New Roman" w:hAnsi="Times New Roman"/>
          <w:lang w:val="ru-RU"/>
        </w:rPr>
        <w:t>ского. Как бы я поступил на месте отца ребёнка, я не знаю: это сложный вопрос, и автору уд</w:t>
      </w:r>
      <w:r w:rsidRPr="005A47BD">
        <w:rPr>
          <w:rFonts w:ascii="Times New Roman" w:hAnsi="Times New Roman"/>
          <w:lang w:val="ru-RU"/>
        </w:rPr>
        <w:t>а</w:t>
      </w:r>
      <w:r w:rsidRPr="005A47BD">
        <w:rPr>
          <w:rFonts w:ascii="Times New Roman" w:hAnsi="Times New Roman"/>
          <w:lang w:val="ru-RU"/>
        </w:rPr>
        <w:t>лось меня им озадачить. Значит, можем, если захотим! Любите описывать загадки? Отлично! У вас это неплохо получается. Осталось только научиться придумывать достойные.</w:t>
      </w:r>
    </w:p>
    <w:p w:rsidR="004E127F" w:rsidRDefault="004E127F" w:rsidP="005A47BD">
      <w:pPr>
        <w:ind w:firstLine="540"/>
        <w:jc w:val="both"/>
        <w:rPr>
          <w:rFonts w:ascii="Times New Roman" w:hAnsi="Times New Roman"/>
          <w:lang w:val="ru-RU"/>
        </w:rPr>
      </w:pPr>
    </w:p>
    <w:p w:rsidR="004E127F" w:rsidRDefault="004E127F" w:rsidP="005A47BD">
      <w:pPr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1. Болезнь куклы</w:t>
      </w:r>
    </w:p>
    <w:p w:rsidR="004E127F" w:rsidRDefault="004E127F" w:rsidP="005A47BD">
      <w:pPr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 Сиринкс</w:t>
      </w:r>
    </w:p>
    <w:p w:rsidR="004E127F" w:rsidRDefault="004E127F" w:rsidP="005A47BD">
      <w:pPr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3. В шкафу не живут чудовища</w:t>
      </w:r>
    </w:p>
    <w:p w:rsidR="004E127F" w:rsidRDefault="004E127F" w:rsidP="005A47BD">
      <w:pPr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4. </w:t>
      </w:r>
      <w:r w:rsidRPr="005A47BD">
        <w:rPr>
          <w:rFonts w:ascii="Times New Roman" w:hAnsi="Times New Roman"/>
          <w:lang w:val="ru-RU"/>
        </w:rPr>
        <w:t>На орбите Юпитера, в сиянии его великолепия</w:t>
      </w:r>
    </w:p>
    <w:p w:rsidR="004E127F" w:rsidRPr="005A47BD" w:rsidRDefault="004E127F" w:rsidP="005A47BD">
      <w:pPr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5. </w:t>
      </w:r>
      <w:r w:rsidRPr="005A47BD">
        <w:rPr>
          <w:rFonts w:ascii="Times New Roman" w:hAnsi="Times New Roman"/>
          <w:lang w:val="ru-RU"/>
        </w:rPr>
        <w:t>Запах рыжика</w:t>
      </w:r>
    </w:p>
    <w:sectPr w:rsidR="004E127F" w:rsidRPr="005A47BD" w:rsidSect="00AF291A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557AB"/>
    <w:multiLevelType w:val="singleLevel"/>
    <w:tmpl w:val="392557AB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bestFit" w:percent="172"/>
  <w:doNotDisplayPageBoundaries/>
  <w:embedSystemFonts/>
  <w:bordersDoNotSurroundHeader/>
  <w:bordersDoNotSurroundFooter/>
  <w:defaultTabStop w:val="708"/>
  <w:autoHyphenation/>
  <w:hyphenationZone w:val="357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B250228"/>
    <w:rsid w:val="003A50AA"/>
    <w:rsid w:val="004E127F"/>
    <w:rsid w:val="005A47BD"/>
    <w:rsid w:val="008421AC"/>
    <w:rsid w:val="009D795E"/>
    <w:rsid w:val="00AF291A"/>
    <w:rsid w:val="00BD333A"/>
    <w:rsid w:val="00BF73AC"/>
    <w:rsid w:val="00CF6B40"/>
    <w:rsid w:val="00FB4693"/>
    <w:rsid w:val="012D7548"/>
    <w:rsid w:val="013732D0"/>
    <w:rsid w:val="01543F72"/>
    <w:rsid w:val="02890CBE"/>
    <w:rsid w:val="056B0C4B"/>
    <w:rsid w:val="06425347"/>
    <w:rsid w:val="07CC367C"/>
    <w:rsid w:val="07DE6FBA"/>
    <w:rsid w:val="081E5445"/>
    <w:rsid w:val="087677B4"/>
    <w:rsid w:val="08811E6A"/>
    <w:rsid w:val="09CC43BF"/>
    <w:rsid w:val="0A237D9B"/>
    <w:rsid w:val="0A930C8D"/>
    <w:rsid w:val="0B9C62EA"/>
    <w:rsid w:val="0C277CBC"/>
    <w:rsid w:val="0DE170F1"/>
    <w:rsid w:val="0E58521B"/>
    <w:rsid w:val="0E7F492C"/>
    <w:rsid w:val="10284B38"/>
    <w:rsid w:val="10B34E4F"/>
    <w:rsid w:val="112F0709"/>
    <w:rsid w:val="11CD054D"/>
    <w:rsid w:val="12776DD2"/>
    <w:rsid w:val="149B5FDE"/>
    <w:rsid w:val="15F95751"/>
    <w:rsid w:val="18015DBE"/>
    <w:rsid w:val="18292487"/>
    <w:rsid w:val="18F5469C"/>
    <w:rsid w:val="1A1520E9"/>
    <w:rsid w:val="1C330A18"/>
    <w:rsid w:val="1DE833C7"/>
    <w:rsid w:val="1F834B01"/>
    <w:rsid w:val="21450226"/>
    <w:rsid w:val="228C24F8"/>
    <w:rsid w:val="236844FB"/>
    <w:rsid w:val="24D00DA6"/>
    <w:rsid w:val="260922E2"/>
    <w:rsid w:val="26A86F98"/>
    <w:rsid w:val="26FF2494"/>
    <w:rsid w:val="27994529"/>
    <w:rsid w:val="28627497"/>
    <w:rsid w:val="29381BD0"/>
    <w:rsid w:val="29B86434"/>
    <w:rsid w:val="29BE2C5A"/>
    <w:rsid w:val="2A753733"/>
    <w:rsid w:val="2C371371"/>
    <w:rsid w:val="2D8A40DE"/>
    <w:rsid w:val="2F2140D5"/>
    <w:rsid w:val="30E37032"/>
    <w:rsid w:val="332837F2"/>
    <w:rsid w:val="353706F3"/>
    <w:rsid w:val="36595ACC"/>
    <w:rsid w:val="3700046B"/>
    <w:rsid w:val="37C035DA"/>
    <w:rsid w:val="39817C12"/>
    <w:rsid w:val="39D517B5"/>
    <w:rsid w:val="3ABF5CAA"/>
    <w:rsid w:val="3EAF4E48"/>
    <w:rsid w:val="3F2C5A98"/>
    <w:rsid w:val="3FF40D8D"/>
    <w:rsid w:val="42200B52"/>
    <w:rsid w:val="43F32ADB"/>
    <w:rsid w:val="45A267EA"/>
    <w:rsid w:val="463D713F"/>
    <w:rsid w:val="47DD3BAB"/>
    <w:rsid w:val="489845E9"/>
    <w:rsid w:val="490E40A6"/>
    <w:rsid w:val="4A53486B"/>
    <w:rsid w:val="4AA75078"/>
    <w:rsid w:val="4E1D429D"/>
    <w:rsid w:val="4F6B5974"/>
    <w:rsid w:val="50080212"/>
    <w:rsid w:val="50661A04"/>
    <w:rsid w:val="515D5807"/>
    <w:rsid w:val="522D52DC"/>
    <w:rsid w:val="548C3006"/>
    <w:rsid w:val="54D07D2B"/>
    <w:rsid w:val="55035D8F"/>
    <w:rsid w:val="564B2122"/>
    <w:rsid w:val="5AA37B6F"/>
    <w:rsid w:val="5B8274BF"/>
    <w:rsid w:val="5BD94A08"/>
    <w:rsid w:val="5CDF78AA"/>
    <w:rsid w:val="5F1C01AC"/>
    <w:rsid w:val="61DF28B5"/>
    <w:rsid w:val="624D1F66"/>
    <w:rsid w:val="62876194"/>
    <w:rsid w:val="62A521CC"/>
    <w:rsid w:val="63145BF5"/>
    <w:rsid w:val="6444158E"/>
    <w:rsid w:val="68DD2E17"/>
    <w:rsid w:val="6A336CE3"/>
    <w:rsid w:val="6B250228"/>
    <w:rsid w:val="6CA46CBD"/>
    <w:rsid w:val="6CE74F84"/>
    <w:rsid w:val="6D653963"/>
    <w:rsid w:val="6DA47109"/>
    <w:rsid w:val="6DB543E9"/>
    <w:rsid w:val="6E735A10"/>
    <w:rsid w:val="6F060C65"/>
    <w:rsid w:val="70803DEC"/>
    <w:rsid w:val="70D91240"/>
    <w:rsid w:val="713C3BC9"/>
    <w:rsid w:val="719C7DFA"/>
    <w:rsid w:val="71C23BA2"/>
    <w:rsid w:val="721B3163"/>
    <w:rsid w:val="746221F0"/>
    <w:rsid w:val="746F341B"/>
    <w:rsid w:val="756A3D1D"/>
    <w:rsid w:val="774F6713"/>
    <w:rsid w:val="78880AAD"/>
    <w:rsid w:val="7C3D65EA"/>
    <w:rsid w:val="7DEC20CF"/>
    <w:rsid w:val="7F601CEF"/>
    <w:rsid w:val="7F9E2D11"/>
    <w:rsid w:val="7FAE0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91A"/>
    <w:rPr>
      <w:sz w:val="20"/>
      <w:szCs w:val="20"/>
      <w:lang w:val="en-US"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3</Pages>
  <Words>1465</Words>
  <Characters>8357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</cp:revision>
  <dcterms:created xsi:type="dcterms:W3CDTF">2021-10-14T15:35:00Z</dcterms:created>
  <dcterms:modified xsi:type="dcterms:W3CDTF">2021-10-15T08:30:00Z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3A9A3900E1F341E2A11E20D6D743A17B</vt:lpwstr>
  </property>
</Properties>
</file>